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Rahmenvereinbarung - Winterdienstleistungen Parkplatz Markt Südseite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90.4/2026/WDPPMarktSüd/UVgO-öA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Dienstleistung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